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HENWODE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the Hospital of </w:t>
      </w: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pp.77-9)</w:t>
      </w: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207E1" w:rsidRDefault="00A207E1" w:rsidP="00A207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sectPr w:rsidR="00DD5B8A" w:rsidRPr="00A207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7E1" w:rsidRDefault="00A207E1" w:rsidP="00564E3C">
      <w:pPr>
        <w:spacing w:after="0" w:line="240" w:lineRule="auto"/>
      </w:pPr>
      <w:r>
        <w:separator/>
      </w:r>
    </w:p>
  </w:endnote>
  <w:endnote w:type="continuationSeparator" w:id="0">
    <w:p w:rsidR="00A207E1" w:rsidRDefault="00A207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207E1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7E1" w:rsidRDefault="00A207E1" w:rsidP="00564E3C">
      <w:pPr>
        <w:spacing w:after="0" w:line="240" w:lineRule="auto"/>
      </w:pPr>
      <w:r>
        <w:separator/>
      </w:r>
    </w:p>
  </w:footnote>
  <w:footnote w:type="continuationSeparator" w:id="0">
    <w:p w:rsidR="00A207E1" w:rsidRDefault="00A207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7E1"/>
    <w:rsid w:val="00372DC6"/>
    <w:rsid w:val="00564E3C"/>
    <w:rsid w:val="0064591D"/>
    <w:rsid w:val="00A207E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FF2A7"/>
  <w15:chartTrackingRefBased/>
  <w15:docId w15:val="{E4357E5C-EC96-45B2-A8E3-E02EEF2E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2016-02-04T16:39:00Z</dcterms:created>
  <dcterms:modified xsi:type="dcterms:W3CDTF">2016-02-04T16:39:00Z</dcterms:modified>
</cp:coreProperties>
</file>